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105" w:rsidRDefault="002E7105" w:rsidP="002E7105">
      <w:pPr>
        <w:ind w:firstLine="708"/>
      </w:pPr>
      <w:r>
        <w:t xml:space="preserve">           </w:t>
      </w:r>
      <w:r>
        <w:rPr>
          <w:noProof/>
        </w:rPr>
        <w:drawing>
          <wp:inline distT="0" distB="0" distL="0" distR="0" wp14:anchorId="3B2619C3" wp14:editId="3FB73188">
            <wp:extent cx="571500" cy="714375"/>
            <wp:effectExtent l="0" t="0" r="0" b="9525"/>
            <wp:docPr id="2" name="Slika 2" descr="200px-Croatian_Coat_of_Ar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200px-Croatian_Coat_of_Arm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7105" w:rsidRPr="00703B28" w:rsidRDefault="002E7105" w:rsidP="002E7105">
      <w:pPr>
        <w:pStyle w:val="Naslov1"/>
        <w:jc w:val="both"/>
        <w:rPr>
          <w:szCs w:val="24"/>
        </w:rPr>
      </w:pPr>
      <w:r w:rsidRPr="00703B28">
        <w:rPr>
          <w:szCs w:val="24"/>
        </w:rPr>
        <w:t>REPUBLIKA HRVATSKA</w:t>
      </w:r>
    </w:p>
    <w:p w:rsidR="002E7105" w:rsidRPr="002E7105" w:rsidRDefault="002E7105" w:rsidP="002E7105">
      <w:pPr>
        <w:pStyle w:val="Naslov1"/>
        <w:jc w:val="both"/>
        <w:rPr>
          <w:szCs w:val="24"/>
        </w:rPr>
      </w:pPr>
      <w:r w:rsidRPr="00703B28">
        <w:rPr>
          <w:szCs w:val="24"/>
        </w:rPr>
        <w:t>OPĆINSKI SUD U ŠIBENIKU</w:t>
      </w:r>
    </w:p>
    <w:p w:rsidR="002E7105" w:rsidRDefault="002E7105" w:rsidP="002E7105">
      <w:pPr>
        <w:rPr>
          <w:b/>
        </w:rPr>
      </w:pPr>
      <w:r>
        <w:rPr>
          <w:b/>
        </w:rPr>
        <w:t>OIB:29399232217</w:t>
      </w:r>
    </w:p>
    <w:p w:rsidR="00543A4F" w:rsidRDefault="00543A4F" w:rsidP="00E34EFC">
      <w:pPr>
        <w:jc w:val="both"/>
      </w:pPr>
    </w:p>
    <w:p w:rsidR="000924D9" w:rsidRDefault="000924D9" w:rsidP="00E34EFC">
      <w:pPr>
        <w:jc w:val="both"/>
      </w:pPr>
    </w:p>
    <w:p w:rsidR="00C9293C" w:rsidRDefault="00BC33F4" w:rsidP="00BC33F4">
      <w:pPr>
        <w:ind w:firstLine="708"/>
        <w:jc w:val="both"/>
      </w:pPr>
      <w:r>
        <w:t xml:space="preserve">Općinski sud u Šibeniku, po sutkinji Ani Kević Brakus, povodom prijedloga potrošača </w:t>
      </w:r>
      <w:r w:rsidR="004A3455">
        <w:t xml:space="preserve">Marinka </w:t>
      </w:r>
      <w:proofErr w:type="spellStart"/>
      <w:r w:rsidR="004A3455">
        <w:t>Dekovića</w:t>
      </w:r>
      <w:proofErr w:type="spellEnd"/>
      <w:r>
        <w:t>,</w:t>
      </w:r>
      <w:r w:rsidR="004A3455">
        <w:t xml:space="preserve"> Ivana Meštrovića 10, Primošten,</w:t>
      </w:r>
      <w:r>
        <w:t xml:space="preserve"> OIB:</w:t>
      </w:r>
      <w:r w:rsidR="004A3455">
        <w:t>89244802481</w:t>
      </w:r>
      <w:r>
        <w:t xml:space="preserve">, za otvaranje postupka stečaja potrošača, 20. </w:t>
      </w:r>
      <w:r w:rsidR="004A3455">
        <w:t>veljače</w:t>
      </w:r>
      <w:r>
        <w:t xml:space="preserve"> 2017.g., </w:t>
      </w:r>
    </w:p>
    <w:p w:rsidR="000924D9" w:rsidRDefault="000924D9" w:rsidP="00BC33F4">
      <w:pPr>
        <w:ind w:firstLine="708"/>
        <w:jc w:val="both"/>
      </w:pPr>
    </w:p>
    <w:p w:rsidR="000924D9" w:rsidRDefault="000924D9" w:rsidP="00BC33F4">
      <w:pPr>
        <w:ind w:firstLine="708"/>
        <w:jc w:val="both"/>
      </w:pPr>
    </w:p>
    <w:p w:rsidR="000924D9" w:rsidRPr="000924D9" w:rsidRDefault="000924D9" w:rsidP="000924D9">
      <w:pPr>
        <w:pStyle w:val="Normal12pt"/>
        <w:jc w:val="center"/>
      </w:pPr>
      <w:r w:rsidRPr="000924D9">
        <w:t>Z A K L J U Č A K</w:t>
      </w:r>
    </w:p>
    <w:p w:rsidR="000924D9" w:rsidRDefault="000924D9" w:rsidP="000924D9">
      <w:pPr>
        <w:pStyle w:val="Normal12pt"/>
        <w:rPr>
          <w:b w:val="0"/>
        </w:rPr>
      </w:pPr>
    </w:p>
    <w:p w:rsidR="000924D9" w:rsidRDefault="000924D9" w:rsidP="000924D9">
      <w:pPr>
        <w:pStyle w:val="Normal12pt"/>
        <w:rPr>
          <w:b w:val="0"/>
        </w:rPr>
      </w:pPr>
    </w:p>
    <w:p w:rsidR="000924D9" w:rsidRDefault="000924D9" w:rsidP="000924D9">
      <w:pPr>
        <w:ind w:firstLine="708"/>
        <w:jc w:val="both"/>
      </w:pPr>
      <w:r>
        <w:t xml:space="preserve">  Poziva se vjerovnik Republika Hrvatska, Ministarstvo financija, Porezna uprava</w:t>
      </w:r>
      <w:r w:rsidR="004E1A35">
        <w:t>,</w:t>
      </w:r>
      <w:r>
        <w:t xml:space="preserve"> da u roku od 8 (osam) dana od dana dostave ovog zaključka, dostavi sudu podatak o nazivu </w:t>
      </w:r>
      <w:r w:rsidR="00252FDD">
        <w:t>obrta</w:t>
      </w:r>
      <w:r>
        <w:t xml:space="preserve"> djelovanje</w:t>
      </w:r>
      <w:r w:rsidR="00252FDD">
        <w:t>m kojega je nastao</w:t>
      </w:r>
      <w:r>
        <w:t xml:space="preserve"> </w:t>
      </w:r>
      <w:r w:rsidR="00252FDD">
        <w:t>dug</w:t>
      </w:r>
      <w:r>
        <w:t xml:space="preserve"> p</w:t>
      </w:r>
      <w:r w:rsidR="00252FDD">
        <w:t>redlagatelja</w:t>
      </w:r>
      <w:r>
        <w:t xml:space="preserve"> </w:t>
      </w:r>
      <w:r w:rsidR="00252FDD">
        <w:t>prema vama kao vjerovniku</w:t>
      </w:r>
      <w:r>
        <w:t>.</w:t>
      </w:r>
    </w:p>
    <w:p w:rsidR="000924D9" w:rsidRDefault="000924D9" w:rsidP="000924D9">
      <w:pPr>
        <w:ind w:firstLine="708"/>
        <w:jc w:val="both"/>
      </w:pPr>
    </w:p>
    <w:p w:rsidR="00BC33F4" w:rsidRPr="004E1A35" w:rsidRDefault="004E1A35" w:rsidP="009566A2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  <w:t xml:space="preserve"> </w:t>
      </w:r>
      <w:r w:rsidRPr="004E1A35">
        <w:rPr>
          <w:b/>
        </w:rPr>
        <w:t>O</w:t>
      </w:r>
      <w:r>
        <w:rPr>
          <w:b/>
        </w:rPr>
        <w:t xml:space="preserve"> </w:t>
      </w:r>
      <w:r w:rsidRPr="004E1A35">
        <w:rPr>
          <w:b/>
        </w:rPr>
        <w:t>b</w:t>
      </w:r>
      <w:r>
        <w:rPr>
          <w:b/>
        </w:rPr>
        <w:t xml:space="preserve"> </w:t>
      </w:r>
      <w:r w:rsidRPr="004E1A35">
        <w:rPr>
          <w:b/>
        </w:rPr>
        <w:t>r</w:t>
      </w:r>
      <w:r>
        <w:rPr>
          <w:b/>
        </w:rPr>
        <w:t xml:space="preserve"> </w:t>
      </w:r>
      <w:r w:rsidRPr="004E1A35">
        <w:rPr>
          <w:b/>
        </w:rPr>
        <w:t>a</w:t>
      </w:r>
      <w:r>
        <w:rPr>
          <w:b/>
        </w:rPr>
        <w:t xml:space="preserve"> </w:t>
      </w:r>
      <w:r w:rsidRPr="004E1A35">
        <w:rPr>
          <w:b/>
        </w:rPr>
        <w:t>z</w:t>
      </w:r>
      <w:r>
        <w:rPr>
          <w:b/>
        </w:rPr>
        <w:t xml:space="preserve"> </w:t>
      </w:r>
      <w:r w:rsidRPr="004E1A35">
        <w:rPr>
          <w:b/>
        </w:rPr>
        <w:t>l</w:t>
      </w:r>
      <w:r>
        <w:rPr>
          <w:b/>
        </w:rPr>
        <w:t xml:space="preserve"> </w:t>
      </w:r>
      <w:r w:rsidRPr="004E1A35">
        <w:rPr>
          <w:b/>
        </w:rPr>
        <w:t>o</w:t>
      </w:r>
      <w:r>
        <w:rPr>
          <w:b/>
        </w:rPr>
        <w:t xml:space="preserve"> </w:t>
      </w:r>
      <w:r w:rsidRPr="004E1A35">
        <w:rPr>
          <w:b/>
        </w:rPr>
        <w:t>ž</w:t>
      </w:r>
      <w:r>
        <w:rPr>
          <w:b/>
        </w:rPr>
        <w:t xml:space="preserve"> </w:t>
      </w:r>
      <w:r w:rsidRPr="004E1A35">
        <w:rPr>
          <w:b/>
        </w:rPr>
        <w:t>e</w:t>
      </w:r>
      <w:r>
        <w:rPr>
          <w:b/>
        </w:rPr>
        <w:t xml:space="preserve"> </w:t>
      </w:r>
      <w:r w:rsidRPr="004E1A35">
        <w:rPr>
          <w:b/>
        </w:rPr>
        <w:t>n</w:t>
      </w:r>
      <w:r>
        <w:rPr>
          <w:b/>
        </w:rPr>
        <w:t xml:space="preserve"> </w:t>
      </w:r>
      <w:r w:rsidRPr="004E1A35">
        <w:rPr>
          <w:b/>
        </w:rPr>
        <w:t>j</w:t>
      </w:r>
      <w:r>
        <w:rPr>
          <w:b/>
        </w:rPr>
        <w:t xml:space="preserve"> </w:t>
      </w:r>
      <w:r w:rsidRPr="004E1A35">
        <w:rPr>
          <w:b/>
        </w:rPr>
        <w:t>e</w:t>
      </w:r>
    </w:p>
    <w:p w:rsidR="004E1A35" w:rsidRDefault="004E1A35" w:rsidP="009566A2">
      <w:pPr>
        <w:jc w:val="both"/>
      </w:pPr>
    </w:p>
    <w:p w:rsidR="004E1A35" w:rsidRDefault="004E1A35" w:rsidP="009566A2">
      <w:pPr>
        <w:jc w:val="both"/>
      </w:pPr>
      <w:r>
        <w:tab/>
        <w:t>Obzirom da vjerovnik</w:t>
      </w:r>
      <w:r w:rsidRPr="004E1A35">
        <w:t xml:space="preserve"> </w:t>
      </w:r>
      <w:r>
        <w:t xml:space="preserve">Republika Hrvatska, Ministarstvo financija, Porezna uprava, sudu nije dostavila podatke o nazivu </w:t>
      </w:r>
      <w:r w:rsidR="00252FDD">
        <w:t>obrta</w:t>
      </w:r>
      <w:r>
        <w:t xml:space="preserve"> </w:t>
      </w:r>
      <w:r w:rsidR="00252FDD">
        <w:t>djelovanjem kojega</w:t>
      </w:r>
      <w:r>
        <w:t xml:space="preserve"> mu je kao vjerovniku prouzrokovalo dug, a navedeni podatak je potreban da bi sud mogao odlučiti o prijedlogu za otvaranje stečaja potrošača, to se u ostavljenom roku od osam dana poziva vjerovnik</w:t>
      </w:r>
      <w:r w:rsidR="004A3455">
        <w:t>a</w:t>
      </w:r>
      <w:r>
        <w:t xml:space="preserve"> da tražene podatke dostavi sudu.</w:t>
      </w:r>
    </w:p>
    <w:p w:rsidR="00BC33F4" w:rsidRDefault="00BC33F4" w:rsidP="009566A2">
      <w:pPr>
        <w:jc w:val="both"/>
      </w:pPr>
    </w:p>
    <w:p w:rsidR="000924D9" w:rsidRDefault="000924D9" w:rsidP="000924D9">
      <w:pPr>
        <w:jc w:val="center"/>
      </w:pPr>
      <w:r>
        <w:t xml:space="preserve">U Šibeniku, </w:t>
      </w:r>
      <w:r w:rsidR="004E1A35">
        <w:t>20</w:t>
      </w:r>
      <w:r>
        <w:t xml:space="preserve">. </w:t>
      </w:r>
      <w:r w:rsidR="004A3455">
        <w:t>veljače</w:t>
      </w:r>
      <w:r>
        <w:t xml:space="preserve"> 201</w:t>
      </w:r>
      <w:r w:rsidR="004E1A35">
        <w:t>7</w:t>
      </w:r>
      <w:r>
        <w:t>.g.</w:t>
      </w:r>
    </w:p>
    <w:p w:rsidR="000924D9" w:rsidRDefault="000924D9" w:rsidP="000924D9">
      <w:pPr>
        <w:jc w:val="center"/>
      </w:pPr>
    </w:p>
    <w:p w:rsidR="000924D9" w:rsidRDefault="000924D9" w:rsidP="000924D9">
      <w:pPr>
        <w:jc w:val="right"/>
      </w:pPr>
    </w:p>
    <w:p w:rsidR="000924D9" w:rsidRDefault="000924D9" w:rsidP="000924D9">
      <w:pPr>
        <w:ind w:left="5664" w:firstLine="708"/>
        <w:jc w:val="center"/>
      </w:pPr>
      <w:r>
        <w:t>SUTKINJA</w:t>
      </w:r>
    </w:p>
    <w:p w:rsidR="000924D9" w:rsidRDefault="000924D9" w:rsidP="000924D9">
      <w:pPr>
        <w:jc w:val="right"/>
      </w:pPr>
    </w:p>
    <w:p w:rsidR="000924D9" w:rsidRDefault="000924D9" w:rsidP="000924D9">
      <w:pPr>
        <w:ind w:left="5664" w:firstLine="708"/>
        <w:jc w:val="center"/>
      </w:pPr>
      <w:r>
        <w:t>Ana Kević Brakus</w:t>
      </w:r>
      <w:r w:rsidR="004E1A35">
        <w:t xml:space="preserve"> </w:t>
      </w:r>
      <w:r w:rsidR="004A3455">
        <w:t>v.r.</w:t>
      </w:r>
      <w:bookmarkStart w:id="0" w:name="_GoBack"/>
      <w:bookmarkEnd w:id="0"/>
    </w:p>
    <w:p w:rsidR="000924D9" w:rsidRDefault="000924D9" w:rsidP="000924D9">
      <w:pPr>
        <w:tabs>
          <w:tab w:val="left" w:pos="6237"/>
        </w:tabs>
        <w:jc w:val="both"/>
        <w:rPr>
          <w:szCs w:val="20"/>
        </w:rPr>
      </w:pPr>
    </w:p>
    <w:p w:rsidR="000924D9" w:rsidRDefault="000924D9" w:rsidP="000924D9">
      <w:pPr>
        <w:tabs>
          <w:tab w:val="left" w:pos="6237"/>
        </w:tabs>
        <w:jc w:val="both"/>
      </w:pPr>
    </w:p>
    <w:p w:rsidR="000924D9" w:rsidRDefault="000924D9" w:rsidP="000924D9">
      <w:pPr>
        <w:tabs>
          <w:tab w:val="left" w:pos="6237"/>
        </w:tabs>
        <w:jc w:val="both"/>
      </w:pPr>
    </w:p>
    <w:p w:rsidR="004E1A35" w:rsidRDefault="004E1A35" w:rsidP="000924D9">
      <w:pPr>
        <w:tabs>
          <w:tab w:val="left" w:pos="6237"/>
        </w:tabs>
        <w:jc w:val="both"/>
      </w:pPr>
    </w:p>
    <w:p w:rsidR="004E1A35" w:rsidRDefault="004E1A35" w:rsidP="000924D9">
      <w:pPr>
        <w:tabs>
          <w:tab w:val="left" w:pos="6237"/>
        </w:tabs>
        <w:jc w:val="both"/>
      </w:pPr>
    </w:p>
    <w:p w:rsidR="004E1A35" w:rsidRDefault="004E1A35" w:rsidP="000924D9">
      <w:pPr>
        <w:tabs>
          <w:tab w:val="left" w:pos="6237"/>
        </w:tabs>
        <w:jc w:val="both"/>
      </w:pPr>
    </w:p>
    <w:p w:rsidR="000924D9" w:rsidRDefault="000924D9" w:rsidP="000924D9">
      <w:pPr>
        <w:tabs>
          <w:tab w:val="left" w:pos="5103"/>
        </w:tabs>
        <w:jc w:val="both"/>
        <w:rPr>
          <w:bCs/>
        </w:rPr>
      </w:pPr>
      <w:r>
        <w:rPr>
          <w:bCs/>
        </w:rPr>
        <w:t>UPUTA O PRAVNOM LIJEKU :</w:t>
      </w:r>
    </w:p>
    <w:p w:rsidR="000924D9" w:rsidRDefault="000924D9" w:rsidP="000924D9">
      <w:pPr>
        <w:jc w:val="both"/>
      </w:pPr>
      <w:r>
        <w:t>Protiv ovog zaključka nije dopušten pravni lijek (čl.</w:t>
      </w:r>
      <w:smartTag w:uri="urn:schemas-microsoft-com:office:smarttags" w:element="metricconverter">
        <w:smartTagPr>
          <w:attr w:name="ProductID" w:val="27. st"/>
        </w:smartTagPr>
        <w:r>
          <w:t>27. st</w:t>
        </w:r>
      </w:smartTag>
      <w:r>
        <w:t>.7. ZOSP).</w:t>
      </w:r>
    </w:p>
    <w:p w:rsidR="00BC33F4" w:rsidRDefault="00BC33F4" w:rsidP="009566A2">
      <w:pPr>
        <w:jc w:val="both"/>
      </w:pPr>
    </w:p>
    <w:p w:rsidR="00C72027" w:rsidRDefault="00C72027" w:rsidP="004E1A35">
      <w:pPr>
        <w:jc w:val="both"/>
      </w:pPr>
    </w:p>
    <w:p w:rsidR="00C72027" w:rsidRDefault="00C72027" w:rsidP="004E1A35">
      <w:pPr>
        <w:jc w:val="both"/>
      </w:pPr>
      <w:r>
        <w:t xml:space="preserve">DNA: </w:t>
      </w:r>
      <w:r w:rsidR="000924D9">
        <w:t>Republika Hrvatska, Ministarstvo financija, Porezna uprava, zastupa po ODO Šibenik, Građansko-upravnom odjelu (Ip-DO-44/16)</w:t>
      </w:r>
      <w:r>
        <w:t xml:space="preserve"> putem mrežne </w:t>
      </w:r>
      <w:r w:rsidR="000924D9">
        <w:t>stranice e-oglasna ploča sudova (čl.56. ZSP-a). Smat</w:t>
      </w:r>
      <w:r>
        <w:t>ra se da je dostava pismena obavljena istekom osmog dana od dana objave pismena na mrežnoj stranici e-oglasna ploča sudova (čl.25. st.1. i st.2. ZSP-a).</w:t>
      </w:r>
    </w:p>
    <w:p w:rsidR="00AB7C63" w:rsidRDefault="00AB7C63" w:rsidP="009566A2">
      <w:pPr>
        <w:jc w:val="right"/>
      </w:pPr>
    </w:p>
    <w:sectPr w:rsidR="00AB7C63" w:rsidSect="002E7105">
      <w:headerReference w:type="even" r:id="rId11"/>
      <w:headerReference w:type="default" r:id="rId12"/>
      <w:headerReference w:type="first" r:id="rId13"/>
      <w:pgSz w:w="11906" w:h="16838"/>
      <w:pgMar w:top="1417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809" w:rsidRDefault="00FB4809">
      <w:r>
        <w:separator/>
      </w:r>
    </w:p>
  </w:endnote>
  <w:endnote w:type="continuationSeparator" w:id="0">
    <w:p w:rsidR="00FB4809" w:rsidRDefault="00FB4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809" w:rsidRDefault="00FB4809">
      <w:r>
        <w:separator/>
      </w:r>
    </w:p>
  </w:footnote>
  <w:footnote w:type="continuationSeparator" w:id="0">
    <w:p w:rsidR="00FB4809" w:rsidRDefault="00FB48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60F5" w:rsidRDefault="000760F5" w:rsidP="00E42AC2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760F5" w:rsidRDefault="000760F5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60F5" w:rsidRDefault="000760F5" w:rsidP="00E42AC2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1A35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0760F5" w:rsidRDefault="000760F5">
    <w:pPr>
      <w:pStyle w:val="Zaglavlj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105" w:rsidRDefault="002E7105">
    <w:pPr>
      <w:pStyle w:val="Zaglavlje"/>
    </w:pPr>
    <w:r>
      <w:tab/>
    </w:r>
    <w:r>
      <w:tab/>
    </w:r>
    <w:r>
      <w:t xml:space="preserve">19 </w:t>
    </w:r>
    <w:proofErr w:type="spellStart"/>
    <w:r>
      <w:t>Sp</w:t>
    </w:r>
    <w:proofErr w:type="spellEnd"/>
    <w:r>
      <w:t>-</w:t>
    </w:r>
    <w:r w:rsidR="004A3455">
      <w:t>8</w:t>
    </w:r>
    <w:r>
      <w:t>/2016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06D65"/>
    <w:multiLevelType w:val="hybridMultilevel"/>
    <w:tmpl w:val="F7C294C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CB729C"/>
    <w:multiLevelType w:val="hybridMultilevel"/>
    <w:tmpl w:val="02D04646"/>
    <w:lvl w:ilvl="0" w:tplc="1758CD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57D76"/>
    <w:multiLevelType w:val="hybridMultilevel"/>
    <w:tmpl w:val="0A8E5FAE"/>
    <w:lvl w:ilvl="0" w:tplc="C28C12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D4676B"/>
    <w:multiLevelType w:val="hybridMultilevel"/>
    <w:tmpl w:val="3376843C"/>
    <w:lvl w:ilvl="0" w:tplc="D0806E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B7701F"/>
    <w:multiLevelType w:val="hybridMultilevel"/>
    <w:tmpl w:val="AD9E0DC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56855"/>
    <w:multiLevelType w:val="hybridMultilevel"/>
    <w:tmpl w:val="40BCE55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6C70BE"/>
    <w:multiLevelType w:val="hybridMultilevel"/>
    <w:tmpl w:val="CF3E2924"/>
    <w:lvl w:ilvl="0" w:tplc="BE0EC128">
      <w:start w:val="5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">
    <w:nsid w:val="2C4B6345"/>
    <w:multiLevelType w:val="hybridMultilevel"/>
    <w:tmpl w:val="508A0E6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096FD0"/>
    <w:multiLevelType w:val="hybridMultilevel"/>
    <w:tmpl w:val="1EF864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3E16B9"/>
    <w:multiLevelType w:val="hybridMultilevel"/>
    <w:tmpl w:val="803E5ACE"/>
    <w:lvl w:ilvl="0" w:tplc="1744D8D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6B5AD5"/>
    <w:multiLevelType w:val="hybridMultilevel"/>
    <w:tmpl w:val="43DA7D8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A23FAD"/>
    <w:multiLevelType w:val="hybridMultilevel"/>
    <w:tmpl w:val="36A24CE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DC075DB"/>
    <w:multiLevelType w:val="hybridMultilevel"/>
    <w:tmpl w:val="08749114"/>
    <w:lvl w:ilvl="0" w:tplc="5CBE4896">
      <w:start w:val="15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8528D2"/>
    <w:multiLevelType w:val="hybridMultilevel"/>
    <w:tmpl w:val="097AF7A2"/>
    <w:lvl w:ilvl="0" w:tplc="BBE2829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6F53BB7"/>
    <w:multiLevelType w:val="hybridMultilevel"/>
    <w:tmpl w:val="3620D888"/>
    <w:lvl w:ilvl="0" w:tplc="16BEDB1A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>
    <w:nsid w:val="5CF44107"/>
    <w:multiLevelType w:val="hybridMultilevel"/>
    <w:tmpl w:val="13EE03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53569A"/>
    <w:multiLevelType w:val="hybridMultilevel"/>
    <w:tmpl w:val="E8F0D0C6"/>
    <w:lvl w:ilvl="0" w:tplc="B3E606E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9"/>
  </w:num>
  <w:num w:numId="4">
    <w:abstractNumId w:val="14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6"/>
  </w:num>
  <w:num w:numId="9">
    <w:abstractNumId w:val="15"/>
  </w:num>
  <w:num w:numId="10">
    <w:abstractNumId w:val="3"/>
  </w:num>
  <w:num w:numId="11">
    <w:abstractNumId w:val="12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0"/>
  </w:num>
  <w:num w:numId="15">
    <w:abstractNumId w:val="5"/>
  </w:num>
  <w:num w:numId="16">
    <w:abstractNumId w:val="7"/>
  </w:num>
  <w:num w:numId="17">
    <w:abstractNumId w:val="2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7BA"/>
    <w:rsid w:val="000177C0"/>
    <w:rsid w:val="00073604"/>
    <w:rsid w:val="000760F5"/>
    <w:rsid w:val="000924D9"/>
    <w:rsid w:val="0009557A"/>
    <w:rsid w:val="00103C52"/>
    <w:rsid w:val="001178D8"/>
    <w:rsid w:val="001178EC"/>
    <w:rsid w:val="001329AB"/>
    <w:rsid w:val="00136DCF"/>
    <w:rsid w:val="00151023"/>
    <w:rsid w:val="00154EDB"/>
    <w:rsid w:val="001B7C3B"/>
    <w:rsid w:val="001D3FC2"/>
    <w:rsid w:val="00220664"/>
    <w:rsid w:val="00252FDD"/>
    <w:rsid w:val="00275B29"/>
    <w:rsid w:val="002C7D7F"/>
    <w:rsid w:val="002D74B3"/>
    <w:rsid w:val="002E7105"/>
    <w:rsid w:val="00305CA6"/>
    <w:rsid w:val="00344D8F"/>
    <w:rsid w:val="003841B1"/>
    <w:rsid w:val="003D17BA"/>
    <w:rsid w:val="003D6E32"/>
    <w:rsid w:val="00420F9A"/>
    <w:rsid w:val="0042288A"/>
    <w:rsid w:val="00453C35"/>
    <w:rsid w:val="004567E1"/>
    <w:rsid w:val="004734CC"/>
    <w:rsid w:val="004947F9"/>
    <w:rsid w:val="004A3455"/>
    <w:rsid w:val="004E15E6"/>
    <w:rsid w:val="004E1A35"/>
    <w:rsid w:val="004E28E6"/>
    <w:rsid w:val="00504913"/>
    <w:rsid w:val="0053409D"/>
    <w:rsid w:val="00543A4F"/>
    <w:rsid w:val="005624E7"/>
    <w:rsid w:val="005B1E85"/>
    <w:rsid w:val="005C2CF1"/>
    <w:rsid w:val="005C6AE7"/>
    <w:rsid w:val="005F3BEA"/>
    <w:rsid w:val="00614E21"/>
    <w:rsid w:val="00655471"/>
    <w:rsid w:val="006626FF"/>
    <w:rsid w:val="00691CFC"/>
    <w:rsid w:val="00695EDE"/>
    <w:rsid w:val="006B19D5"/>
    <w:rsid w:val="006D15E9"/>
    <w:rsid w:val="0070592B"/>
    <w:rsid w:val="00722E84"/>
    <w:rsid w:val="0072673B"/>
    <w:rsid w:val="00752920"/>
    <w:rsid w:val="00773FC7"/>
    <w:rsid w:val="007B0FEE"/>
    <w:rsid w:val="007B1B4C"/>
    <w:rsid w:val="007E41D5"/>
    <w:rsid w:val="00855D28"/>
    <w:rsid w:val="008E3D86"/>
    <w:rsid w:val="009034B4"/>
    <w:rsid w:val="00913843"/>
    <w:rsid w:val="009566A2"/>
    <w:rsid w:val="00966B9D"/>
    <w:rsid w:val="0099390D"/>
    <w:rsid w:val="009974D0"/>
    <w:rsid w:val="009B79A8"/>
    <w:rsid w:val="009C6651"/>
    <w:rsid w:val="009D083C"/>
    <w:rsid w:val="009D23CE"/>
    <w:rsid w:val="009D3CD2"/>
    <w:rsid w:val="009F7150"/>
    <w:rsid w:val="00A0135C"/>
    <w:rsid w:val="00A318D5"/>
    <w:rsid w:val="00A36766"/>
    <w:rsid w:val="00A46518"/>
    <w:rsid w:val="00A538B5"/>
    <w:rsid w:val="00A60725"/>
    <w:rsid w:val="00A66E52"/>
    <w:rsid w:val="00AB7C63"/>
    <w:rsid w:val="00AF6AE0"/>
    <w:rsid w:val="00B40156"/>
    <w:rsid w:val="00B45140"/>
    <w:rsid w:val="00B53E13"/>
    <w:rsid w:val="00B64B6F"/>
    <w:rsid w:val="00B81E0E"/>
    <w:rsid w:val="00BA437B"/>
    <w:rsid w:val="00BC33F4"/>
    <w:rsid w:val="00BD018A"/>
    <w:rsid w:val="00BE2157"/>
    <w:rsid w:val="00C00C76"/>
    <w:rsid w:val="00C202C7"/>
    <w:rsid w:val="00C6192A"/>
    <w:rsid w:val="00C72027"/>
    <w:rsid w:val="00C9293C"/>
    <w:rsid w:val="00CA3EAE"/>
    <w:rsid w:val="00CD5CC4"/>
    <w:rsid w:val="00D07016"/>
    <w:rsid w:val="00D25B55"/>
    <w:rsid w:val="00D52255"/>
    <w:rsid w:val="00D92CA8"/>
    <w:rsid w:val="00DC10EC"/>
    <w:rsid w:val="00E34EFC"/>
    <w:rsid w:val="00E42AC2"/>
    <w:rsid w:val="00E46C32"/>
    <w:rsid w:val="00E735C8"/>
    <w:rsid w:val="00F21487"/>
    <w:rsid w:val="00F45669"/>
    <w:rsid w:val="00F5159D"/>
    <w:rsid w:val="00F540E1"/>
    <w:rsid w:val="00F5649F"/>
    <w:rsid w:val="00FA104E"/>
    <w:rsid w:val="00FB4809"/>
    <w:rsid w:val="00FC0FD8"/>
    <w:rsid w:val="00FD6492"/>
    <w:rsid w:val="00FE0B1C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2E7105"/>
    <w:pPr>
      <w:keepNext/>
      <w:jc w:val="center"/>
      <w:outlineLvl w:val="0"/>
    </w:pPr>
    <w:rPr>
      <w:b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E42AC2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42AC2"/>
  </w:style>
  <w:style w:type="paragraph" w:styleId="Odlomakpopisa">
    <w:name w:val="List Paragraph"/>
    <w:basedOn w:val="Normal"/>
    <w:uiPriority w:val="34"/>
    <w:qFormat/>
    <w:rsid w:val="009D3CD2"/>
    <w:pPr>
      <w:ind w:left="720"/>
      <w:contextualSpacing/>
    </w:pPr>
  </w:style>
  <w:style w:type="paragraph" w:customStyle="1" w:styleId="t-9-8">
    <w:name w:val="t-9-8"/>
    <w:basedOn w:val="Normal"/>
    <w:rsid w:val="00B40156"/>
    <w:pPr>
      <w:spacing w:before="100" w:beforeAutospacing="1" w:after="100" w:afterAutospacing="1"/>
    </w:pPr>
  </w:style>
  <w:style w:type="paragraph" w:styleId="Tekstbalonia">
    <w:name w:val="Balloon Text"/>
    <w:basedOn w:val="Normal"/>
    <w:link w:val="TekstbaloniaChar"/>
    <w:rsid w:val="00A3676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A36766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9F7150"/>
    <w:rPr>
      <w:color w:val="808080"/>
      <w:bdr w:val="none" w:sz="0" w:space="0" w:color="auto"/>
      <w:shd w:val="clear" w:color="auto" w:fill="CCFFFF"/>
    </w:rPr>
  </w:style>
  <w:style w:type="character" w:customStyle="1" w:styleId="eSPISCCParagraphDefaultFont">
    <w:name w:val="eSPIS_CC_Paragraph Default Font"/>
    <w:basedOn w:val="Zadanifontodlomka"/>
    <w:rsid w:val="009F7150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9F7150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9F7150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9F7150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  <w:style w:type="paragraph" w:styleId="Tijeloteksta">
    <w:name w:val="Body Text"/>
    <w:basedOn w:val="Normal"/>
    <w:link w:val="TijelotekstaChar"/>
    <w:rsid w:val="00C72027"/>
    <w:pPr>
      <w:jc w:val="both"/>
    </w:pPr>
    <w:rPr>
      <w:sz w:val="20"/>
      <w:szCs w:val="20"/>
    </w:rPr>
  </w:style>
  <w:style w:type="character" w:customStyle="1" w:styleId="TijelotekstaChar">
    <w:name w:val="Tijelo teksta Char"/>
    <w:basedOn w:val="Zadanifontodlomka"/>
    <w:link w:val="Tijeloteksta"/>
    <w:rsid w:val="00C72027"/>
  </w:style>
  <w:style w:type="character" w:customStyle="1" w:styleId="Naslov1Char">
    <w:name w:val="Naslov 1 Char"/>
    <w:basedOn w:val="Zadanifontodlomka"/>
    <w:link w:val="Naslov1"/>
    <w:rsid w:val="002E7105"/>
    <w:rPr>
      <w:b/>
      <w:sz w:val="24"/>
    </w:rPr>
  </w:style>
  <w:style w:type="paragraph" w:styleId="Podnoje">
    <w:name w:val="footer"/>
    <w:basedOn w:val="Normal"/>
    <w:link w:val="PodnojeChar"/>
    <w:rsid w:val="002E710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E7105"/>
    <w:rPr>
      <w:sz w:val="24"/>
      <w:szCs w:val="24"/>
    </w:rPr>
  </w:style>
  <w:style w:type="paragraph" w:styleId="Bezproreda">
    <w:name w:val="No Spacing"/>
    <w:uiPriority w:val="1"/>
    <w:qFormat/>
    <w:rsid w:val="00BA437B"/>
    <w:rPr>
      <w:sz w:val="24"/>
      <w:szCs w:val="24"/>
    </w:rPr>
  </w:style>
  <w:style w:type="paragraph" w:customStyle="1" w:styleId="Normal12pt">
    <w:name w:val="Normal + 12 pt"/>
    <w:aliases w:val="Obostrano"/>
    <w:basedOn w:val="Normal"/>
    <w:uiPriority w:val="99"/>
    <w:rsid w:val="000924D9"/>
    <w:pPr>
      <w:tabs>
        <w:tab w:val="right" w:pos="1418"/>
        <w:tab w:val="left" w:pos="1701"/>
      </w:tabs>
      <w:jc w:val="both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2E7105"/>
    <w:pPr>
      <w:keepNext/>
      <w:jc w:val="center"/>
      <w:outlineLvl w:val="0"/>
    </w:pPr>
    <w:rPr>
      <w:b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E42AC2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42AC2"/>
  </w:style>
  <w:style w:type="paragraph" w:styleId="Odlomakpopisa">
    <w:name w:val="List Paragraph"/>
    <w:basedOn w:val="Normal"/>
    <w:uiPriority w:val="34"/>
    <w:qFormat/>
    <w:rsid w:val="009D3CD2"/>
    <w:pPr>
      <w:ind w:left="720"/>
      <w:contextualSpacing/>
    </w:pPr>
  </w:style>
  <w:style w:type="paragraph" w:customStyle="1" w:styleId="t-9-8">
    <w:name w:val="t-9-8"/>
    <w:basedOn w:val="Normal"/>
    <w:rsid w:val="00B40156"/>
    <w:pPr>
      <w:spacing w:before="100" w:beforeAutospacing="1" w:after="100" w:afterAutospacing="1"/>
    </w:pPr>
  </w:style>
  <w:style w:type="paragraph" w:styleId="Tekstbalonia">
    <w:name w:val="Balloon Text"/>
    <w:basedOn w:val="Normal"/>
    <w:link w:val="TekstbaloniaChar"/>
    <w:rsid w:val="00A3676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A36766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9F7150"/>
    <w:rPr>
      <w:color w:val="808080"/>
      <w:bdr w:val="none" w:sz="0" w:space="0" w:color="auto"/>
      <w:shd w:val="clear" w:color="auto" w:fill="CCFFFF"/>
    </w:rPr>
  </w:style>
  <w:style w:type="character" w:customStyle="1" w:styleId="eSPISCCParagraphDefaultFont">
    <w:name w:val="eSPIS_CC_Paragraph Default Font"/>
    <w:basedOn w:val="Zadanifontodlomka"/>
    <w:rsid w:val="009F7150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9F7150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9F7150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9F7150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  <w:style w:type="paragraph" w:styleId="Tijeloteksta">
    <w:name w:val="Body Text"/>
    <w:basedOn w:val="Normal"/>
    <w:link w:val="TijelotekstaChar"/>
    <w:rsid w:val="00C72027"/>
    <w:pPr>
      <w:jc w:val="both"/>
    </w:pPr>
    <w:rPr>
      <w:sz w:val="20"/>
      <w:szCs w:val="20"/>
    </w:rPr>
  </w:style>
  <w:style w:type="character" w:customStyle="1" w:styleId="TijelotekstaChar">
    <w:name w:val="Tijelo teksta Char"/>
    <w:basedOn w:val="Zadanifontodlomka"/>
    <w:link w:val="Tijeloteksta"/>
    <w:rsid w:val="00C72027"/>
  </w:style>
  <w:style w:type="character" w:customStyle="1" w:styleId="Naslov1Char">
    <w:name w:val="Naslov 1 Char"/>
    <w:basedOn w:val="Zadanifontodlomka"/>
    <w:link w:val="Naslov1"/>
    <w:rsid w:val="002E7105"/>
    <w:rPr>
      <w:b/>
      <w:sz w:val="24"/>
    </w:rPr>
  </w:style>
  <w:style w:type="paragraph" w:styleId="Podnoje">
    <w:name w:val="footer"/>
    <w:basedOn w:val="Normal"/>
    <w:link w:val="PodnojeChar"/>
    <w:rsid w:val="002E710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E7105"/>
    <w:rPr>
      <w:sz w:val="24"/>
      <w:szCs w:val="24"/>
    </w:rPr>
  </w:style>
  <w:style w:type="paragraph" w:styleId="Bezproreda">
    <w:name w:val="No Spacing"/>
    <w:uiPriority w:val="1"/>
    <w:qFormat/>
    <w:rsid w:val="00BA437B"/>
    <w:rPr>
      <w:sz w:val="24"/>
      <w:szCs w:val="24"/>
    </w:rPr>
  </w:style>
  <w:style w:type="paragraph" w:customStyle="1" w:styleId="Normal12pt">
    <w:name w:val="Normal + 12 pt"/>
    <w:aliases w:val="Obostrano"/>
    <w:basedOn w:val="Normal"/>
    <w:uiPriority w:val="99"/>
    <w:rsid w:val="000924D9"/>
    <w:pPr>
      <w:tabs>
        <w:tab w:val="right" w:pos="1418"/>
        <w:tab w:val="left" w:pos="1701"/>
      </w:tabs>
      <w:jc w:val="both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32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387526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4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Čižmek</izvorni_sadrzaj>
    <derivirana_varijabla naziv="DomainObject.DonositeljOdluke.Prezime_1">Čižmek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15</izvorni_sadrzaj>
    <derivirana_varijabla naziv="DomainObject.BrojStranica_1">15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2016.</izvorni_sadrzaj>
    <derivirana_varijabla naziv="DomainObject.Predmet.DatumOsnivanja_1">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POTROŠAČA</izvorni_sadrzaj>
    <derivirana_varijabla naziv="DomainObject.Predmet.Opis_1">STEČAJ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Sp-2/2016</izvorni_sadrzaj>
    <derivirana_varijabla naziv="DomainObject.Predmet.OznakaBroj_1">Sp-2/2016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Referada 1</izvorni_sadrzaj>
    <derivirana_varijabla naziv="DomainObject.Predmet.Referada.Prostorija.Naziv_1">Referada 1</derivirana_varijabla>
  </DomainObject.Predmet.Referada.Prostorija.Naziv>
  <DomainObject.Predmet.Referada.Prostorija.Oznaka>
    <izvorni_sadrzaj>118</izvorni_sadrzaj>
    <derivirana_varijabla naziv="DomainObject.Predmet.Referada.Prostorija.Oznaka_1">118</derivirana_varijabla>
  </DomainObject.Predmet.Referada.Prostorija.Oznaka>
  <DomainObject.Predmet.Referada.Sud.Naziv>
    <izvorni_sadrzaj>Općinski sud u Zlataru</izvorni_sadrzaj>
    <derivirana_varijabla naziv="DomainObject.Predmet.Referada.Sud.Naziv_1">Općinski sud u Zlataru</derivirana_varijabla>
  </DomainObject.Predmet.Referada.Sud.Naziv>
  <DomainObject.Predmet.Referada.Sudac>
    <izvorni_sadrzaj>Damir Čižmek</izvorni_sadrzaj>
    <derivirana_varijabla naziv="DomainObject.Predmet.Referada.Sudac_1">Damir Čižmek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Zlatko Čavlović</izvorni_sadrzaj>
    <derivirana_varijabla naziv="DomainObject.Predmet.StrankaFormated_1">  Zlatko Čavlović</derivirana_varijabla>
  </DomainObject.Predmet.StrankaFormated>
  <DomainObject.Predmet.StrankaFormatedOIB>
    <izvorni_sadrzaj>  Zlatko Čavlović, OIB 20933536775</izvorni_sadrzaj>
    <derivirana_varijabla naziv="DomainObject.Predmet.StrankaFormatedOIB_1">  Zlatko Čavlović, OIB 20933536775</derivirana_varijabla>
  </DomainObject.Predmet.StrankaFormatedOIB>
  <DomainObject.Predmet.StrankaFormatedWithAdress>
    <izvorni_sadrzaj> Zlatko Čavlović, Klokovec 33e, 49217 Klokovec</izvorni_sadrzaj>
    <derivirana_varijabla naziv="DomainObject.Predmet.StrankaFormatedWithAdress_1"> Zlatko Čavlović, Klokovec 33e, 49217 Klokovec</derivirana_varijabla>
  </DomainObject.Predmet.StrankaFormatedWithAdress>
  <DomainObject.Predmet.StrankaFormatedWithAdressOIB>
    <izvorni_sadrzaj> Zlatko Čavlović, OIB 20933536775, Klokovec 33e, 49217 Klokovec</izvorni_sadrzaj>
    <derivirana_varijabla naziv="DomainObject.Predmet.StrankaFormatedWithAdressOIB_1"> Zlatko Čavlović, OIB 20933536775, Klokovec 33e, 49217 Klokovec</derivirana_varijabla>
  </DomainObject.Predmet.StrankaFormatedWithAdressOIB>
  <DomainObject.Predmet.StrankaWithAdress>
    <izvorni_sadrzaj>Zlatko Čavlović Klokovec 33e,49217 Klokovec</izvorni_sadrzaj>
    <derivirana_varijabla naziv="DomainObject.Predmet.StrankaWithAdress_1">Zlatko Čavlović Klokovec 33e,49217 Klokovec</derivirana_varijabla>
  </DomainObject.Predmet.StrankaWithAdress>
  <DomainObject.Predmet.StrankaWithAdressOIB>
    <izvorni_sadrzaj>Zlatko Čavlović, OIB 20933536775, Klokovec 33e,49217 Klokovec</izvorni_sadrzaj>
    <derivirana_varijabla naziv="DomainObject.Predmet.StrankaWithAdressOIB_1">Zlatko Čavlović, OIB 20933536775, Klokovec 33e,49217 Klokovec</derivirana_varijabla>
  </DomainObject.Predmet.StrankaWithAdressOIB>
  <DomainObject.Predmet.StrankaNazivFormated>
    <izvorni_sadrzaj>Zlatko Čavlović</izvorni_sadrzaj>
    <derivirana_varijabla naziv="DomainObject.Predmet.StrankaNazivFormated_1">Zlatko Čavlović</derivirana_varijabla>
  </DomainObject.Predmet.StrankaNazivFormated>
  <DomainObject.Predmet.StrankaNazivFormatedOIB>
    <izvorni_sadrzaj>Zlatko Čavlović, OIB 20933536775</izvorni_sadrzaj>
    <derivirana_varijabla naziv="DomainObject.Predmet.StrankaNazivFormatedOIB_1">Zlatko Čavlović, OIB 20933536775</derivirana_varijabla>
  </DomainObject.Predmet.StrankaNazivFormatedOIB>
  <DomainObject.Predmet.Sud.Adresa.Naselje>
    <izvorni_sadrzaj>Zlatar</izvorni_sadrzaj>
    <derivirana_varijabla naziv="DomainObject.Predmet.Sud.Adresa.Naselje_1">Zlatar</derivirana_varijabla>
  </DomainObject.Predmet.Sud.Adresa.Naselje>
  <DomainObject.Predmet.Sud.Adresa.NaseljeLokativ>
    <izvorni_sadrzaj>Zlataru</izvorni_sadrzaj>
    <derivirana_varijabla naziv="DomainObject.Predmet.Sud.Adresa.NaseljeLokativ_1">Zlataru</derivirana_varijabla>
  </DomainObject.Predmet.Sud.Adresa.NaseljeLokativ>
  <DomainObject.Predmet.Sud.Adresa.PostBroj>
    <izvorni_sadrzaj>49250</izvorni_sadrzaj>
    <derivirana_varijabla naziv="DomainObject.Predmet.Sud.Adresa.PostBroj_1">49250</derivirana_varijabla>
  </DomainObject.Predmet.Sud.Adresa.PostBroj>
  <DomainObject.Predmet.Sud.Adresa.UlicaIKBR>
    <izvorni_sadrzaj>Trg slobode 14 A</izvorni_sadrzaj>
    <derivirana_varijabla naziv="DomainObject.Predmet.Sud.Adresa.UlicaIKBR_1">Trg slobode 14 A</derivirana_varijabla>
  </DomainObject.Predmet.Sud.Adresa.UlicaIKBR>
  <DomainObject.Predmet.Sud.Naziv>
    <izvorni_sadrzaj>Općinski sud u Zlataru</izvorni_sadrzaj>
    <derivirana_varijabla naziv="DomainObject.Predmet.Sud.Naziv_1">Općinski sud u Zlataru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Zlataru</izvorni_sadrzaj>
    <derivirana_varijabla naziv="DomainObject.Predmet.TrenutnaLokacijaSpisa.Sud.Naziv_1">Općinski sud u Zlataru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Zlataru</izvorni_sadrzaj>
    <derivirana_varijabla naziv="DomainObject.Predmet.UstrojstvenaJedinicaVodi.Sud.Naziv_1">Općinski sud u Zlataru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Ivanka Vidović-Popek</izvorni_sadrzaj>
    <derivirana_varijabla naziv="DomainObject.Predmet.Zapisnicar_1">Ivanka Vidović-Popek</derivirana_varijabla>
  </DomainObject.Predmet.Zapisnicar>
  <DomainObject.Predmet.StrankaListFormated>
    <izvorni_sadrzaj>
      <item>Zlatko Čavlović</item>
    </izvorni_sadrzaj>
    <derivirana_varijabla naziv="DomainObject.Predmet.StrankaListFormated_1">
      <item>Zlatko Čavlović</item>
    </derivirana_varijabla>
  </DomainObject.Predmet.StrankaListFormated>
  <DomainObject.Predmet.StrankaListFormatedOIB>
    <izvorni_sadrzaj>
      <item>Zlatko Čavlović, OIB 20933536775</item>
    </izvorni_sadrzaj>
    <derivirana_varijabla naziv="DomainObject.Predmet.StrankaListFormatedOIB_1">
      <item>Zlatko Čavlović, OIB 20933536775</item>
    </derivirana_varijabla>
  </DomainObject.Predmet.StrankaListFormatedOIB>
  <DomainObject.Predmet.StrankaListFormatedWithAdress>
    <izvorni_sadrzaj>
      <item>Zlatko Čavlović, Klokovec 33e, 49217 Klokovec</item>
    </izvorni_sadrzaj>
    <derivirana_varijabla naziv="DomainObject.Predmet.StrankaListFormatedWithAdress_1">
      <item>Zlatko Čavlović, Klokovec 33e, 49217 Klokovec</item>
    </derivirana_varijabla>
  </DomainObject.Predmet.StrankaListFormatedWithAdress>
  <DomainObject.Predmet.StrankaListFormatedWithAdressOIB>
    <izvorni_sadrzaj>
      <item>Zlatko Čavlović, OIB 20933536775, Klokovec 33e, 49217 Klokovec</item>
    </izvorni_sadrzaj>
    <derivirana_varijabla naziv="DomainObject.Predmet.StrankaListFormatedWithAdressOIB_1">
      <item>Zlatko Čavlović, OIB 20933536775, Klokovec 33e, 49217 Klokovec</item>
    </derivirana_varijabla>
  </DomainObject.Predmet.StrankaListFormatedWithAdressOIB>
  <DomainObject.Predmet.StrankaListNazivFormated>
    <izvorni_sadrzaj>
      <item>Zlatko Čavlović</item>
    </izvorni_sadrzaj>
    <derivirana_varijabla naziv="DomainObject.Predmet.StrankaListNazivFormated_1">
      <item>Zlatko Čavlović</item>
    </derivirana_varijabla>
  </DomainObject.Predmet.StrankaListNazivFormated>
  <DomainObject.Predmet.StrankaListNazivFormatedOIB>
    <izvorni_sadrzaj>
      <item>Zlatko Čavlović, OIB 20933536775</item>
    </izvorni_sadrzaj>
    <derivirana_varijabla naziv="DomainObject.Predmet.StrankaListNazivFormatedOIB_1">
      <item>Zlatko Čavlović, OIB 20933536775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Zlatko Čavlović</izvorni_sadrzaj>
    <derivirana_varijabla naziv="DomainObject.Predmet.StrankaIDrugi_1">Zlatko Čavlović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Zlatko Čavlović, OIB 20933536775, Klokovec 33e, 49217 Klokovec</izvorni_sadrzaj>
    <derivirana_varijabla naziv="DomainObject.Predmet.StrankaIDrugiAdressOIB_1">Zlatko Čavlović, OIB 20933536775, Klokovec 33e, 49217 Klokovec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Zlatko Čavlović</item>
    </izvorni_sadrzaj>
    <derivirana_varijabla naziv="DomainObject.Predmet.SudioniciListNaziv_1">
      <item>Zlatko Čavlović</item>
    </derivirana_varijabla>
  </DomainObject.Predmet.SudioniciListNaziv>
  <DomainObject.Predmet.SudioniciListAdressOIB>
    <izvorni_sadrzaj>
      <item>Zlatko Čavlović, OIB 20933536775, Klokovec 33e,49217 Klokovec</item>
    </izvorni_sadrzaj>
    <derivirana_varijabla naziv="DomainObject.Predmet.SudioniciListAdressOIB_1">
      <item>Zlatko Čavlović, OIB 20933536775, Klokovec 33e,49217 Klokovec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20933536775</item>
    </izvorni_sadrzaj>
    <derivirana_varijabla naziv="DomainObject.Predmet.SudioniciListNazivOIB_1">
      <item>, OIB 20933536775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5412B7-EB75-4080-8921-463AF1AE70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0</TotalTime>
  <Pages>1</Pages>
  <Words>219</Words>
  <Characters>1222</Characters>
  <Application>Microsoft Office Word</Application>
  <DocSecurity>0</DocSecurity>
  <Lines>46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RH-TDU</Company>
  <LinksUpToDate>false</LinksUpToDate>
  <CharactersWithSpaces>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RH - TDU</dc:creator>
  <cp:lastModifiedBy>Marija Superina</cp:lastModifiedBy>
  <cp:revision>2</cp:revision>
  <cp:lastPrinted>2017-02-20T09:06:00Z</cp:lastPrinted>
  <dcterms:created xsi:type="dcterms:W3CDTF">2017-02-20T09:06:00Z</dcterms:created>
  <dcterms:modified xsi:type="dcterms:W3CDTF">2017-02-20T09:06:00Z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Novi sadržaj odluke</vt:lpwstr>
  </property>
  <property fmtid="{D5CDD505-2E9C-101B-9397-08002B2CF9AE}" pid="4" name="CC_coloring">
    <vt:bool>true</vt:bool>
  </property>
  <property fmtid="{D5CDD505-2E9C-101B-9397-08002B2CF9AE}" pid="5" name="BrojStranica">
    <vt:i4>1</vt:i4>
  </property>
</Properties>
</file>